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21AAA" w14:textId="77777777" w:rsidR="006F1848" w:rsidRDefault="006F1848" w:rsidP="006F1848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RALEGH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fl.1450)</w:t>
      </w:r>
    </w:p>
    <w:p w14:paraId="5E65BD21" w14:textId="77777777" w:rsidR="006F1848" w:rsidRDefault="006F1848" w:rsidP="006F1848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</w:p>
    <w:p w14:paraId="00157EDF" w14:textId="77777777" w:rsidR="006F1848" w:rsidRDefault="006F1848" w:rsidP="006F1848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</w:p>
    <w:p w14:paraId="53B0E95B" w14:textId="77777777" w:rsidR="006F1848" w:rsidRDefault="006F1848" w:rsidP="006F1848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1450</w:t>
      </w:r>
      <w:r>
        <w:rPr>
          <w:rFonts w:cs="Times New Roman"/>
          <w:szCs w:val="24"/>
        </w:rPr>
        <w:tab/>
        <w:t xml:space="preserve">He made a plaint of detinue of charters against Richard </w:t>
      </w:r>
      <w:proofErr w:type="spellStart"/>
      <w:r>
        <w:rPr>
          <w:rFonts w:cs="Times New Roman"/>
          <w:szCs w:val="24"/>
        </w:rPr>
        <w:t>Kynggislond</w:t>
      </w:r>
      <w:proofErr w:type="spellEnd"/>
      <w:r>
        <w:rPr>
          <w:rFonts w:cs="Times New Roman"/>
          <w:szCs w:val="24"/>
        </w:rPr>
        <w:t xml:space="preserve"> of</w:t>
      </w:r>
    </w:p>
    <w:p w14:paraId="44F538AD" w14:textId="77777777" w:rsidR="006F1848" w:rsidRDefault="006F1848" w:rsidP="006F1848">
      <w:pPr>
        <w:pStyle w:val="NoSpacing"/>
        <w:tabs>
          <w:tab w:val="left" w:pos="720"/>
        </w:tabs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West </w:t>
      </w:r>
      <w:proofErr w:type="spellStart"/>
      <w:r>
        <w:rPr>
          <w:rFonts w:cs="Times New Roman"/>
          <w:szCs w:val="24"/>
        </w:rPr>
        <w:t>Habyngton</w:t>
      </w:r>
      <w:proofErr w:type="spellEnd"/>
      <w:r>
        <w:rPr>
          <w:rFonts w:cs="Times New Roman"/>
          <w:szCs w:val="24"/>
        </w:rPr>
        <w:t>, Devon.</w:t>
      </w:r>
    </w:p>
    <w:p w14:paraId="0E8C2C8D" w14:textId="77777777" w:rsidR="006F1848" w:rsidRDefault="006F1848" w:rsidP="006F1848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F26C43">
        <w:rPr>
          <w:rFonts w:cs="Times New Roman"/>
          <w:szCs w:val="24"/>
        </w:rPr>
        <w:t>(</w:t>
      </w:r>
      <w:hyperlink r:id="rId6" w:history="1">
        <w:r w:rsidRPr="00F26C43">
          <w:rPr>
            <w:rStyle w:val="Hyperlink"/>
            <w:rFonts w:cs="Times New Roman"/>
            <w:color w:val="auto"/>
            <w:szCs w:val="24"/>
          </w:rPr>
          <w:t>http://aalt.law.uh.edu/Indices/CP40Indices/CP40no758/CP40no758Pl.htm</w:t>
        </w:r>
      </w:hyperlink>
      <w:r>
        <w:rPr>
          <w:rStyle w:val="Hyperlink"/>
          <w:rFonts w:cs="Times New Roman"/>
          <w:color w:val="auto"/>
          <w:szCs w:val="24"/>
          <w:u w:val="none"/>
        </w:rPr>
        <w:t xml:space="preserve"> )</w:t>
      </w:r>
    </w:p>
    <w:p w14:paraId="3295DFAF" w14:textId="77777777" w:rsidR="006F1848" w:rsidRDefault="006F1848" w:rsidP="006F1848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3AB31AD6" w14:textId="77777777" w:rsidR="006F1848" w:rsidRDefault="006F1848" w:rsidP="006F1848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04194A8E" w14:textId="77777777" w:rsidR="006F1848" w:rsidRPr="005274A0" w:rsidRDefault="006F1848" w:rsidP="006F1848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19 May 2017</w:t>
      </w:r>
    </w:p>
    <w:p w14:paraId="4566992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3CA58" w14:textId="77777777" w:rsidR="006F1848" w:rsidRDefault="006F1848" w:rsidP="009139A6">
      <w:r>
        <w:separator/>
      </w:r>
    </w:p>
  </w:endnote>
  <w:endnote w:type="continuationSeparator" w:id="0">
    <w:p w14:paraId="2E86FA53" w14:textId="77777777" w:rsidR="006F1848" w:rsidRDefault="006F18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C7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A02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11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E73B2" w14:textId="77777777" w:rsidR="006F1848" w:rsidRDefault="006F1848" w:rsidP="009139A6">
      <w:r>
        <w:separator/>
      </w:r>
    </w:p>
  </w:footnote>
  <w:footnote w:type="continuationSeparator" w:id="0">
    <w:p w14:paraId="1B5A07AF" w14:textId="77777777" w:rsidR="006F1848" w:rsidRDefault="006F18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C9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172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3BD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848"/>
    <w:rsid w:val="000666E0"/>
    <w:rsid w:val="002510B7"/>
    <w:rsid w:val="005C130B"/>
    <w:rsid w:val="006F184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6A8B2"/>
  <w15:chartTrackingRefBased/>
  <w15:docId w15:val="{96A460DD-8445-47F5-8D99-A7B6237A6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nhideWhenUsed/>
    <w:rsid w:val="006F18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2023-11-29T20:43:00Z</dcterms:created>
  <dcterms:modified xsi:type="dcterms:W3CDTF">2023-11-29T20:43:00Z</dcterms:modified>
</cp:coreProperties>
</file>